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2FADA" w14:textId="35772FBB" w:rsidR="00BA00AB" w:rsidRDefault="001A742D" w:rsidP="001A74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SCHEREFF</w:t>
      </w:r>
      <w:r>
        <w:rPr>
          <w:rFonts w:ascii="Times New Roman" w:hAnsi="Times New Roman" w:cs="Times New Roman"/>
          <w:sz w:val="24"/>
          <w:szCs w:val="24"/>
        </w:rPr>
        <w:t xml:space="preserve">       (fl.1484-5)</w:t>
      </w:r>
    </w:p>
    <w:p w14:paraId="0E357E5E" w14:textId="03370B3B" w:rsidR="001A742D" w:rsidRDefault="001A742D" w:rsidP="001A74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71B697B2" w14:textId="04E66987" w:rsidR="001A742D" w:rsidRDefault="001A742D" w:rsidP="001A74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6B0CC7" w14:textId="23D5F2A1" w:rsidR="001A742D" w:rsidRDefault="001A742D" w:rsidP="001A74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C9D723" w14:textId="139B0D68" w:rsidR="001A742D" w:rsidRDefault="001A742D" w:rsidP="001A74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1484-5</w:t>
      </w:r>
      <w:r>
        <w:rPr>
          <w:rFonts w:ascii="Times New Roman" w:hAnsi="Times New Roman" w:cs="Times New Roman"/>
          <w:sz w:val="24"/>
          <w:szCs w:val="24"/>
        </w:rPr>
        <w:tab/>
        <w:t>He occurs in the Burgess’ Rolls.</w:t>
      </w:r>
    </w:p>
    <w:p w14:paraId="6ABCE586" w14:textId="77777777" w:rsidR="001A742D" w:rsidRDefault="001A742D" w:rsidP="001A74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3E5E137E" w14:textId="1D6E1736" w:rsidR="001A742D" w:rsidRDefault="001A742D" w:rsidP="001A742D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p.72)</w:t>
      </w:r>
    </w:p>
    <w:p w14:paraId="237D3561" w14:textId="15759E03" w:rsidR="001A742D" w:rsidRDefault="001A742D" w:rsidP="001A74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3B8F69" w14:textId="73F9A36E" w:rsidR="001A742D" w:rsidRDefault="001A742D" w:rsidP="001A74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FFAF91" w14:textId="5BF6E16F" w:rsidR="001A742D" w:rsidRPr="001A742D" w:rsidRDefault="001A742D" w:rsidP="001A74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sectPr w:rsidR="001A742D" w:rsidRPr="001A74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59A55" w14:textId="77777777" w:rsidR="001A742D" w:rsidRDefault="001A742D" w:rsidP="009139A6">
      <w:r>
        <w:separator/>
      </w:r>
    </w:p>
  </w:endnote>
  <w:endnote w:type="continuationSeparator" w:id="0">
    <w:p w14:paraId="77E9D0DB" w14:textId="77777777" w:rsidR="001A742D" w:rsidRDefault="001A74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96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5C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9C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E5370" w14:textId="77777777" w:rsidR="001A742D" w:rsidRDefault="001A742D" w:rsidP="009139A6">
      <w:r>
        <w:separator/>
      </w:r>
    </w:p>
  </w:footnote>
  <w:footnote w:type="continuationSeparator" w:id="0">
    <w:p w14:paraId="340BAD31" w14:textId="77777777" w:rsidR="001A742D" w:rsidRDefault="001A74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1D6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85A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726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2D"/>
    <w:rsid w:val="000666E0"/>
    <w:rsid w:val="001A742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761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246F1"/>
  <w15:chartTrackingRefBased/>
  <w15:docId w15:val="{358EBD80-82A2-44A2-8A57-30D123E3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2022-01-06T10:59:00Z</dcterms:created>
  <dcterms:modified xsi:type="dcterms:W3CDTF">2022-01-06T11:02:00Z</dcterms:modified>
</cp:coreProperties>
</file>